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4F" w:rsidRPr="00577CE6" w:rsidRDefault="00E3314F" w:rsidP="00B721A4">
      <w:pPr>
        <w:jc w:val="right"/>
        <w:rPr>
          <w:lang w:val="en-US"/>
        </w:rPr>
      </w:pPr>
      <w:r w:rsidRPr="00B7455F">
        <w:rPr>
          <w:b/>
          <w:i/>
          <w:szCs w:val="22"/>
          <w:lang w:val="ru-RU"/>
        </w:rPr>
        <w:t>Образец №</w:t>
      </w:r>
      <w:r>
        <w:rPr>
          <w:b/>
          <w:i/>
          <w:szCs w:val="22"/>
          <w:lang w:val="ru-RU"/>
        </w:rPr>
        <w:t>1</w:t>
      </w:r>
      <w:r>
        <w:rPr>
          <w:b/>
          <w:i/>
          <w:szCs w:val="22"/>
          <w:lang w:val="en-US"/>
        </w:rPr>
        <w:t>3</w:t>
      </w:r>
    </w:p>
    <w:p w:rsidR="00E3314F" w:rsidRPr="00636760" w:rsidRDefault="00E3314F" w:rsidP="00B721A4">
      <w:pPr>
        <w:ind w:left="-720" w:right="-900"/>
        <w:jc w:val="center"/>
        <w:rPr>
          <w:i/>
          <w:sz w:val="16"/>
          <w:szCs w:val="16"/>
        </w:rPr>
      </w:pPr>
    </w:p>
    <w:p w:rsidR="00E3314F" w:rsidRPr="00636760" w:rsidRDefault="00E3314F" w:rsidP="00EF3E79">
      <w:pPr>
        <w:pStyle w:val="BodyText"/>
        <w:ind w:right="-108"/>
        <w:rPr>
          <w:i/>
          <w:iCs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5940"/>
      </w:tblGrid>
      <w:tr w:rsidR="00E3314F" w:rsidRPr="0036306B" w:rsidTr="00EF3E79"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E3314F" w:rsidRPr="0036306B" w:rsidTr="00EF3E79">
        <w:trPr>
          <w:trHeight w:val="589"/>
        </w:trPr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Правно-организационна форма на участника:</w:t>
            </w:r>
          </w:p>
        </w:tc>
        <w:tc>
          <w:tcPr>
            <w:tcW w:w="5940" w:type="dxa"/>
            <w:vAlign w:val="bottom"/>
          </w:tcPr>
          <w:p w:rsidR="00E3314F" w:rsidRPr="00216C6D" w:rsidRDefault="00E3314F" w:rsidP="004D346B">
            <w:pPr>
              <w:pStyle w:val="BodyText"/>
              <w:ind w:left="252" w:hanging="360"/>
              <w:jc w:val="center"/>
              <w:rPr>
                <w:i/>
                <w:iCs/>
                <w:sz w:val="20"/>
              </w:rPr>
            </w:pPr>
            <w:r w:rsidRPr="00216C6D">
              <w:rPr>
                <w:i/>
                <w:iCs/>
                <w:sz w:val="20"/>
              </w:rPr>
              <w:t>(търговското дружество или обединения или друга правна форма)</w:t>
            </w:r>
          </w:p>
        </w:tc>
      </w:tr>
      <w:tr w:rsidR="00E3314F" w:rsidRPr="0036306B" w:rsidTr="00EF3E79"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Седалище по регистрация: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E3314F" w:rsidRPr="0036306B" w:rsidTr="00EF3E79"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ЕИК / Булстат: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E3314F" w:rsidRPr="0036306B" w:rsidTr="00EF3E79">
        <w:trPr>
          <w:trHeight w:val="500"/>
        </w:trPr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  <w:p w:rsidR="00E3314F" w:rsidRPr="00B54B67" w:rsidRDefault="00E3314F" w:rsidP="004D346B">
            <w:pPr>
              <w:pStyle w:val="BodyText"/>
              <w:ind w:left="252"/>
              <w:rPr>
                <w:i/>
                <w:iCs/>
                <w:sz w:val="20"/>
              </w:rPr>
            </w:pPr>
            <w:r w:rsidRPr="00B54B67">
              <w:rPr>
                <w:i/>
                <w:iCs/>
                <w:sz w:val="20"/>
              </w:rPr>
              <w:t>(държава, град, пощенски код, улица, №)</w:t>
            </w:r>
          </w:p>
        </w:tc>
      </w:tr>
      <w:tr w:rsidR="00E3314F" w:rsidRPr="0036306B" w:rsidTr="00EF3E79"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Телефонен номер: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E3314F" w:rsidRPr="0036306B" w:rsidTr="00EF3E79"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Факс номер: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E3314F" w:rsidRPr="0036306B" w:rsidTr="00EF3E79"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Електронен адрес: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E3314F" w:rsidRPr="0036306B" w:rsidTr="00EF3E79">
        <w:tc>
          <w:tcPr>
            <w:tcW w:w="3240" w:type="dxa"/>
          </w:tcPr>
          <w:p w:rsidR="00E3314F" w:rsidRPr="0036306B" w:rsidRDefault="00E3314F" w:rsidP="004D346B">
            <w:pPr>
              <w:pStyle w:val="BodyText"/>
              <w:rPr>
                <w:b/>
                <w:bCs/>
              </w:rPr>
            </w:pPr>
            <w:r w:rsidRPr="0036306B">
              <w:rPr>
                <w:b/>
                <w:bCs/>
                <w:sz w:val="22"/>
                <w:szCs w:val="22"/>
              </w:rPr>
              <w:t>Лице за контакти:</w:t>
            </w:r>
          </w:p>
        </w:tc>
        <w:tc>
          <w:tcPr>
            <w:tcW w:w="5940" w:type="dxa"/>
          </w:tcPr>
          <w:p w:rsidR="00E3314F" w:rsidRPr="0036306B" w:rsidRDefault="00E3314F" w:rsidP="004D346B">
            <w:pPr>
              <w:pStyle w:val="BodyText"/>
              <w:ind w:left="252"/>
              <w:rPr>
                <w:i/>
                <w:iCs/>
              </w:rPr>
            </w:pPr>
          </w:p>
        </w:tc>
      </w:tr>
    </w:tbl>
    <w:p w:rsidR="00E3314F" w:rsidRDefault="00E3314F" w:rsidP="00B721A4">
      <w:pPr>
        <w:pStyle w:val="BodyText"/>
        <w:tabs>
          <w:tab w:val="left" w:pos="540"/>
        </w:tabs>
        <w:ind w:left="4248" w:firstLine="708"/>
        <w:rPr>
          <w:b/>
          <w:bCs/>
          <w:caps/>
        </w:rPr>
      </w:pPr>
    </w:p>
    <w:p w:rsidR="00E3314F" w:rsidRPr="00636760" w:rsidRDefault="00E3314F" w:rsidP="00FD34A8">
      <w:pPr>
        <w:pStyle w:val="BodyText"/>
        <w:ind w:left="5220"/>
        <w:rPr>
          <w:b/>
          <w:bCs/>
          <w:caps/>
        </w:rPr>
      </w:pPr>
      <w:r w:rsidRPr="00636760">
        <w:rPr>
          <w:b/>
          <w:bCs/>
          <w:caps/>
        </w:rPr>
        <w:t xml:space="preserve">До </w:t>
      </w:r>
    </w:p>
    <w:p w:rsidR="00E3314F" w:rsidRPr="00636760" w:rsidRDefault="00E3314F" w:rsidP="00FD34A8">
      <w:pPr>
        <w:pStyle w:val="BodyText"/>
        <w:ind w:left="5220"/>
        <w:rPr>
          <w:b/>
          <w:bCs/>
          <w:caps/>
        </w:rPr>
      </w:pPr>
      <w:r w:rsidRPr="00636760">
        <w:rPr>
          <w:b/>
          <w:bCs/>
          <w:caps/>
        </w:rPr>
        <w:t>ОБЩИНА СВИЩОВ</w:t>
      </w:r>
    </w:p>
    <w:p w:rsidR="00E3314F" w:rsidRDefault="00E3314F" w:rsidP="00FD34A8">
      <w:pPr>
        <w:pStyle w:val="BodyText"/>
        <w:ind w:left="5220"/>
        <w:rPr>
          <w:b/>
          <w:bCs/>
          <w:caps/>
        </w:rPr>
      </w:pPr>
      <w:r>
        <w:rPr>
          <w:b/>
          <w:bCs/>
        </w:rPr>
        <w:t>ГР</w:t>
      </w:r>
      <w:r w:rsidRPr="00636760">
        <w:rPr>
          <w:b/>
          <w:bCs/>
          <w:caps/>
        </w:rPr>
        <w:t>. СВИЩОВ</w:t>
      </w:r>
      <w:r>
        <w:rPr>
          <w:b/>
          <w:bCs/>
          <w:caps/>
        </w:rPr>
        <w:t xml:space="preserve">   5250</w:t>
      </w:r>
    </w:p>
    <w:p w:rsidR="00E3314F" w:rsidRPr="00636760" w:rsidRDefault="00E3314F" w:rsidP="00FD34A8">
      <w:pPr>
        <w:pStyle w:val="BodyText"/>
        <w:ind w:left="5220"/>
        <w:rPr>
          <w:b/>
          <w:bCs/>
          <w:caps/>
        </w:rPr>
      </w:pPr>
      <w:r>
        <w:rPr>
          <w:b/>
          <w:bCs/>
          <w:caps/>
        </w:rPr>
        <w:t>УЛ</w:t>
      </w:r>
      <w:r w:rsidRPr="00636760">
        <w:rPr>
          <w:b/>
          <w:bCs/>
          <w:caps/>
        </w:rPr>
        <w:t xml:space="preserve">. </w:t>
      </w:r>
      <w:r>
        <w:rPr>
          <w:b/>
          <w:bCs/>
          <w:caps/>
        </w:rPr>
        <w:t>„</w:t>
      </w:r>
      <w:r w:rsidRPr="00636760">
        <w:rPr>
          <w:b/>
          <w:bCs/>
          <w:caps/>
        </w:rPr>
        <w:t>ЦАНКО ЦЕРКОВСКИ</w:t>
      </w:r>
      <w:r>
        <w:rPr>
          <w:b/>
          <w:bCs/>
          <w:caps/>
        </w:rPr>
        <w:t>”</w:t>
      </w:r>
      <w:r w:rsidRPr="00636760">
        <w:rPr>
          <w:b/>
          <w:bCs/>
          <w:caps/>
        </w:rPr>
        <w:t xml:space="preserve"> №</w:t>
      </w:r>
      <w:r>
        <w:rPr>
          <w:b/>
          <w:bCs/>
          <w:caps/>
        </w:rPr>
        <w:t xml:space="preserve"> </w:t>
      </w:r>
      <w:r w:rsidRPr="00636760">
        <w:rPr>
          <w:b/>
          <w:bCs/>
          <w:caps/>
        </w:rPr>
        <w:t>2</w:t>
      </w:r>
    </w:p>
    <w:p w:rsidR="00E3314F" w:rsidRDefault="00E3314F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sz w:val="24"/>
          <w:szCs w:val="24"/>
          <w:lang w:val="en-US"/>
        </w:rPr>
      </w:pPr>
    </w:p>
    <w:p w:rsidR="00E3314F" w:rsidRPr="00D24513" w:rsidRDefault="00E3314F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sz w:val="24"/>
          <w:szCs w:val="24"/>
          <w:lang w:val="en-US"/>
        </w:rPr>
      </w:pPr>
    </w:p>
    <w:p w:rsidR="00E3314F" w:rsidRPr="002014AE" w:rsidRDefault="00E3314F" w:rsidP="002014AE">
      <w:pPr>
        <w:tabs>
          <w:tab w:val="left" w:pos="540"/>
        </w:tabs>
        <w:jc w:val="center"/>
        <w:rPr>
          <w:b/>
          <w:sz w:val="36"/>
          <w:szCs w:val="36"/>
        </w:rPr>
      </w:pPr>
      <w:r w:rsidRPr="002014AE">
        <w:rPr>
          <w:b/>
          <w:sz w:val="36"/>
          <w:szCs w:val="36"/>
        </w:rPr>
        <w:t>П Р Е Д Л О Ж Е Н И Е</w:t>
      </w:r>
    </w:p>
    <w:p w:rsidR="00E3314F" w:rsidRDefault="00E3314F" w:rsidP="002014AE">
      <w:pPr>
        <w:jc w:val="center"/>
        <w:rPr>
          <w:sz w:val="28"/>
          <w:szCs w:val="28"/>
          <w:lang w:val="en-US"/>
        </w:rPr>
      </w:pPr>
      <w:r w:rsidRPr="002014AE">
        <w:rPr>
          <w:sz w:val="28"/>
          <w:szCs w:val="28"/>
        </w:rPr>
        <w:t>за изпълнение на поръчката</w:t>
      </w:r>
    </w:p>
    <w:p w:rsidR="00E3314F" w:rsidRDefault="00E3314F" w:rsidP="00B721A4">
      <w:pPr>
        <w:jc w:val="center"/>
        <w:rPr>
          <w:b/>
          <w:position w:val="8"/>
          <w:szCs w:val="22"/>
        </w:rPr>
      </w:pPr>
    </w:p>
    <w:p w:rsidR="00E3314F" w:rsidRPr="0036306B" w:rsidRDefault="00E3314F" w:rsidP="00B721A4">
      <w:pPr>
        <w:ind w:firstLine="851"/>
        <w:rPr>
          <w:b/>
          <w:bCs/>
          <w:szCs w:val="2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  <w:gridCol w:w="7020"/>
      </w:tblGrid>
      <w:tr w:rsidR="00E3314F" w:rsidRPr="0036306B" w:rsidTr="00421DCF">
        <w:tc>
          <w:tcPr>
            <w:tcW w:w="2160" w:type="dxa"/>
            <w:shd w:val="clear" w:color="auto" w:fill="F3F3F3"/>
          </w:tcPr>
          <w:p w:rsidR="00E3314F" w:rsidRPr="0036306B" w:rsidRDefault="00E3314F" w:rsidP="004D346B">
            <w:pPr>
              <w:pStyle w:val="BodyText"/>
              <w:spacing w:before="120" w:after="120"/>
              <w:rPr>
                <w:b/>
                <w:bCs/>
              </w:rPr>
            </w:pPr>
            <w:r w:rsidRPr="0036306B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7020" w:type="dxa"/>
          </w:tcPr>
          <w:p w:rsidR="00E3314F" w:rsidRPr="00AE33C8" w:rsidRDefault="00E3314F" w:rsidP="00421DCF">
            <w:pPr>
              <w:tabs>
                <w:tab w:val="left" w:pos="567"/>
              </w:tabs>
              <w:ind w:right="72"/>
              <w:jc w:val="both"/>
              <w:rPr>
                <w:b/>
                <w:i/>
                <w:caps/>
              </w:rPr>
            </w:pPr>
            <w:r>
              <w:rPr>
                <w:b/>
                <w:i/>
              </w:rPr>
              <w:t>„</w:t>
            </w:r>
            <w:r w:rsidRPr="00AE33C8">
              <w:rPr>
                <w:b/>
                <w:i/>
              </w:rPr>
              <w:t>Избор на консултант за разработване на тръжни документации за възлагане на о</w:t>
            </w:r>
            <w:r>
              <w:rPr>
                <w:b/>
                <w:i/>
              </w:rPr>
              <w:t>бществени поръчки по  проект: „Р</w:t>
            </w:r>
            <w:r w:rsidRPr="00AE33C8">
              <w:rPr>
                <w:b/>
                <w:i/>
              </w:rPr>
              <w:t>еконструкция, обновяване и оборудване на МБАЛ „Д-р Димитър Павлович” гр. Свищов”.</w:t>
            </w:r>
          </w:p>
        </w:tc>
      </w:tr>
    </w:tbl>
    <w:p w:rsidR="00E3314F" w:rsidRPr="0036306B" w:rsidRDefault="00E3314F" w:rsidP="00B721A4">
      <w:pPr>
        <w:ind w:firstLine="851"/>
        <w:rPr>
          <w:b/>
          <w:bCs/>
          <w:szCs w:val="22"/>
        </w:rPr>
      </w:pPr>
    </w:p>
    <w:p w:rsidR="00E3314F" w:rsidRDefault="00E3314F" w:rsidP="00B721A4">
      <w:pPr>
        <w:ind w:firstLine="425"/>
        <w:rPr>
          <w:b/>
          <w:bCs/>
          <w:i/>
          <w:lang w:val="en-US"/>
        </w:rPr>
      </w:pPr>
      <w:r>
        <w:rPr>
          <w:b/>
          <w:bCs/>
          <w:i/>
        </w:rPr>
        <w:t xml:space="preserve">  </w:t>
      </w:r>
    </w:p>
    <w:p w:rsidR="00E3314F" w:rsidRPr="00E51755" w:rsidRDefault="00E3314F" w:rsidP="00402A53">
      <w:pPr>
        <w:spacing w:after="120"/>
        <w:ind w:firstLine="539"/>
        <w:rPr>
          <w:b/>
          <w:bCs/>
          <w:i/>
        </w:rPr>
      </w:pPr>
      <w:r w:rsidRPr="00E51755">
        <w:rPr>
          <w:b/>
          <w:bCs/>
          <w:i/>
        </w:rPr>
        <w:t xml:space="preserve">УВАЖАЕМИ </w:t>
      </w:r>
      <w:r w:rsidRPr="00E51755">
        <w:rPr>
          <w:b/>
          <w:bCs/>
          <w:i/>
          <w:caps/>
        </w:rPr>
        <w:t xml:space="preserve">госпожи </w:t>
      </w:r>
      <w:r w:rsidRPr="00E51755">
        <w:rPr>
          <w:b/>
          <w:bCs/>
          <w:i/>
        </w:rPr>
        <w:t>И ГОСПОДА,</w:t>
      </w:r>
    </w:p>
    <w:p w:rsidR="00E3314F" w:rsidRPr="004A5ECA" w:rsidRDefault="00E3314F" w:rsidP="00B721A4">
      <w:pPr>
        <w:autoSpaceDE w:val="0"/>
        <w:autoSpaceDN w:val="0"/>
        <w:adjustRightInd w:val="0"/>
        <w:ind w:firstLine="540"/>
        <w:jc w:val="both"/>
      </w:pPr>
      <w:r w:rsidRPr="004A5ECA">
        <w:t xml:space="preserve">С настоящото </w:t>
      </w:r>
      <w:r>
        <w:t>п</w:t>
      </w:r>
      <w:r w:rsidRPr="004A5ECA">
        <w:t>редложение приемам</w:t>
      </w:r>
      <w:r>
        <w:t>е</w:t>
      </w:r>
      <w:r w:rsidRPr="004A5ECA">
        <w:t xml:space="preserve"> изцяло условията </w:t>
      </w:r>
      <w:r>
        <w:t xml:space="preserve">за изпълнение на настоящата обществена поръчка </w:t>
      </w:r>
      <w:r w:rsidRPr="004A5ECA">
        <w:t>без резерви или ограничения в тяхната цялост.</w:t>
      </w:r>
    </w:p>
    <w:p w:rsidR="00E3314F" w:rsidRPr="004A5ECA" w:rsidRDefault="00E3314F" w:rsidP="00B721A4">
      <w:pPr>
        <w:autoSpaceDE w:val="0"/>
        <w:autoSpaceDN w:val="0"/>
        <w:adjustRightInd w:val="0"/>
        <w:ind w:firstLine="540"/>
        <w:jc w:val="both"/>
      </w:pPr>
      <w:r>
        <w:t>В случай, че бъдем</w:t>
      </w:r>
      <w:r w:rsidRPr="004A5ECA">
        <w:t xml:space="preserve"> избран</w:t>
      </w:r>
      <w:r>
        <w:t>и</w:t>
      </w:r>
      <w:r w:rsidRPr="004A5ECA">
        <w:t xml:space="preserve"> за изпълнител на обществената поръчка, поемам</w:t>
      </w:r>
      <w:r>
        <w:t>е ангажимента да представим</w:t>
      </w:r>
      <w:r w:rsidRPr="004A5ECA">
        <w:t xml:space="preserve"> гаранция за изпълнение</w:t>
      </w:r>
      <w:r>
        <w:t xml:space="preserve"> на договора</w:t>
      </w:r>
      <w:r w:rsidRPr="004A5ECA">
        <w:t xml:space="preserve"> в размер</w:t>
      </w:r>
      <w:r>
        <w:t xml:space="preserve"> </w:t>
      </w:r>
      <w:r w:rsidRPr="005622D3">
        <w:rPr>
          <w:b/>
        </w:rPr>
        <w:t>на 3 % от</w:t>
      </w:r>
      <w:r w:rsidRPr="004A5ECA">
        <w:t xml:space="preserve"> стойността </w:t>
      </w:r>
      <w:r>
        <w:t>му</w:t>
      </w:r>
      <w:r w:rsidRPr="004A5ECA">
        <w:t>, която да бъде валидна за целия срок на изпълнение на договора.</w:t>
      </w:r>
    </w:p>
    <w:p w:rsidR="00E3314F" w:rsidRPr="0018748B" w:rsidRDefault="00E3314F" w:rsidP="00B721A4">
      <w:pPr>
        <w:autoSpaceDE w:val="0"/>
        <w:autoSpaceDN w:val="0"/>
        <w:adjustRightInd w:val="0"/>
        <w:ind w:firstLine="540"/>
        <w:jc w:val="both"/>
        <w:rPr>
          <w:b/>
          <w:bCs/>
          <w:sz w:val="16"/>
          <w:szCs w:val="16"/>
        </w:rPr>
      </w:pPr>
    </w:p>
    <w:p w:rsidR="00E3314F" w:rsidRDefault="00E3314F" w:rsidP="00B721A4">
      <w:pPr>
        <w:ind w:firstLine="540"/>
        <w:jc w:val="both"/>
        <w:rPr>
          <w:b/>
        </w:rPr>
      </w:pPr>
      <w:r>
        <w:rPr>
          <w:b/>
        </w:rPr>
        <w:t>Предлагаме на вниманието Ви кратко</w:t>
      </w:r>
      <w:r w:rsidRPr="000C5CC4">
        <w:rPr>
          <w:b/>
        </w:rPr>
        <w:t xml:space="preserve"> </w:t>
      </w:r>
      <w:r>
        <w:rPr>
          <w:b/>
        </w:rPr>
        <w:t>представяне на досегашната ни дейност</w:t>
      </w:r>
      <w:r w:rsidRPr="000C5CC4">
        <w:rPr>
          <w:b/>
        </w:rPr>
        <w:t>, в т.ч. и на придобития</w:t>
      </w:r>
      <w:r>
        <w:rPr>
          <w:b/>
        </w:rPr>
        <w:t xml:space="preserve"> от нас</w:t>
      </w:r>
      <w:r w:rsidRPr="000C5CC4">
        <w:rPr>
          <w:b/>
        </w:rPr>
        <w:t xml:space="preserve"> опит:</w:t>
      </w:r>
      <w:r w:rsidRPr="007B6E8F">
        <w:rPr>
          <w:b/>
          <w:lang w:val="ru-RU"/>
        </w:rPr>
        <w:t xml:space="preserve"> </w:t>
      </w:r>
      <w:r>
        <w:rPr>
          <w:b/>
        </w:rPr>
        <w:t>......................................................................</w:t>
      </w:r>
    </w:p>
    <w:p w:rsidR="00E3314F" w:rsidRDefault="00E3314F" w:rsidP="00B721A4">
      <w:pPr>
        <w:jc w:val="both"/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</w:t>
      </w:r>
    </w:p>
    <w:p w:rsidR="00E3314F" w:rsidRDefault="00E3314F" w:rsidP="00B00EF9">
      <w:pPr>
        <w:spacing w:before="120" w:after="120"/>
        <w:ind w:firstLine="539"/>
        <w:jc w:val="both"/>
      </w:pPr>
      <w:r>
        <w:t>В случай, че бъдем</w:t>
      </w:r>
      <w:r w:rsidRPr="004A5ECA">
        <w:t xml:space="preserve"> избран</w:t>
      </w:r>
      <w:r>
        <w:t>и</w:t>
      </w:r>
      <w:r w:rsidRPr="004A5ECA">
        <w:t xml:space="preserve"> за изпълнител на обществената поръчка, поемам</w:t>
      </w:r>
      <w:r>
        <w:t>е ангажимент да изпълним поръчката в следните срокове:</w:t>
      </w:r>
    </w:p>
    <w:p w:rsidR="00E3314F" w:rsidRPr="00B00EF9" w:rsidRDefault="00E3314F" w:rsidP="00B00EF9">
      <w:pPr>
        <w:ind w:firstLine="539"/>
        <w:jc w:val="both"/>
        <w:rPr>
          <w:b/>
        </w:rPr>
      </w:pPr>
      <w:r>
        <w:t>1.</w:t>
      </w:r>
      <w:r>
        <w:rPr>
          <w:lang w:val="en-US"/>
        </w:rPr>
        <w:t> </w:t>
      </w:r>
      <w:r>
        <w:t xml:space="preserve">За </w:t>
      </w:r>
      <w:r>
        <w:rPr>
          <w:color w:val="000000"/>
        </w:rPr>
        <w:t>изготвяне на документация за провеждане на открита процедура за избор на изпълнител по реда на Закона за обществените обществена поръчка с предмет</w:t>
      </w:r>
      <w:r>
        <w:t xml:space="preserve">: </w:t>
      </w:r>
      <w:r w:rsidRPr="00684B54">
        <w:rPr>
          <w:b/>
          <w:i/>
        </w:rPr>
        <w:t>„Избор на изпълнител за из</w:t>
      </w:r>
      <w:r>
        <w:rPr>
          <w:b/>
          <w:i/>
        </w:rPr>
        <w:t xml:space="preserve">пълнение на строително-монтажните </w:t>
      </w:r>
      <w:r w:rsidRPr="00684B54">
        <w:rPr>
          <w:b/>
          <w:i/>
        </w:rPr>
        <w:t>работи за обновяване</w:t>
      </w:r>
      <w:r w:rsidRPr="00B6237B">
        <w:rPr>
          <w:b/>
          <w:i/>
        </w:rPr>
        <w:t xml:space="preserve"> на помещения на </w:t>
      </w:r>
      <w:r w:rsidRPr="00B6237B">
        <w:rPr>
          <w:b/>
          <w:i/>
          <w:lang w:val="ru-RU"/>
        </w:rPr>
        <w:t>МБАЛ “Д-р Димитър Павлович” ЕООД</w:t>
      </w:r>
      <w:r>
        <w:rPr>
          <w:b/>
          <w:i/>
          <w:lang w:val="en-US"/>
        </w:rPr>
        <w:t xml:space="preserve"> </w:t>
      </w:r>
      <w:r w:rsidRPr="00B6237B">
        <w:rPr>
          <w:b/>
          <w:i/>
          <w:lang w:val="ru-RU"/>
        </w:rPr>
        <w:t>- гр.</w:t>
      </w:r>
      <w:r>
        <w:rPr>
          <w:b/>
          <w:i/>
          <w:lang w:val="ru-RU"/>
        </w:rPr>
        <w:t xml:space="preserve"> </w:t>
      </w:r>
      <w:r w:rsidRPr="00B6237B">
        <w:rPr>
          <w:b/>
          <w:i/>
          <w:lang w:val="ru-RU"/>
        </w:rPr>
        <w:t xml:space="preserve">Свищов в съответствие с действащите </w:t>
      </w:r>
      <w:r w:rsidRPr="00095132">
        <w:rPr>
          <w:b/>
          <w:i/>
        </w:rPr>
        <w:t>медицински стандарти и техническите изисквания на предвиденото за закупуване медицинско оборудване”</w:t>
      </w:r>
      <w:r w:rsidRPr="008A72F1">
        <w:rPr>
          <w:color w:val="000000"/>
        </w:rPr>
        <w:t xml:space="preserve"> </w:t>
      </w:r>
      <w:r>
        <w:rPr>
          <w:color w:val="000000"/>
        </w:rPr>
        <w:t>–</w:t>
      </w:r>
      <w:r>
        <w:t xml:space="preserve"> ……………… (словом) календарни дни, </w:t>
      </w:r>
      <w:r w:rsidRPr="00C86A24">
        <w:rPr>
          <w:b/>
        </w:rPr>
        <w:t xml:space="preserve">но </w:t>
      </w:r>
      <w:r w:rsidRPr="00B00EF9">
        <w:rPr>
          <w:b/>
        </w:rPr>
        <w:t>не по-късно от 30.06.2012 година.</w:t>
      </w:r>
    </w:p>
    <w:p w:rsidR="00E3314F" w:rsidRDefault="00E3314F" w:rsidP="00B00EF9">
      <w:pPr>
        <w:ind w:firstLine="539"/>
        <w:jc w:val="both"/>
      </w:pPr>
      <w:r w:rsidRPr="00223455">
        <w:t xml:space="preserve"> </w:t>
      </w:r>
    </w:p>
    <w:p w:rsidR="00E3314F" w:rsidRPr="00B00EF9" w:rsidRDefault="00E3314F" w:rsidP="00B00EF9">
      <w:pPr>
        <w:ind w:firstLine="539"/>
        <w:jc w:val="both"/>
        <w:rPr>
          <w:b/>
        </w:rPr>
      </w:pPr>
      <w:r w:rsidRPr="00223455">
        <w:t>2.</w:t>
      </w:r>
      <w:r>
        <w:rPr>
          <w:b/>
        </w:rPr>
        <w:t xml:space="preserve"> </w:t>
      </w:r>
      <w:r>
        <w:t xml:space="preserve">За </w:t>
      </w:r>
      <w:r w:rsidRPr="00095132">
        <w:rPr>
          <w:color w:val="000000"/>
        </w:rPr>
        <w:t>изготвяне на документация за провеждане на открита процедура за избор на изпълнител по реда на Закона за обществените обществена поръчка с предмет</w:t>
      </w:r>
      <w:r>
        <w:t xml:space="preserve">: </w:t>
      </w:r>
      <w:r w:rsidRPr="00095132">
        <w:rPr>
          <w:b/>
          <w:i/>
          <w:iCs/>
        </w:rPr>
        <w:t>„Избор на консултант за упражняване на строителен надзор при извършване на строително-монтажните работи  на обект:</w:t>
      </w:r>
      <w:r w:rsidRPr="00095132">
        <w:rPr>
          <w:b/>
          <w:i/>
        </w:rPr>
        <w:t xml:space="preserve"> </w:t>
      </w:r>
      <w:r>
        <w:rPr>
          <w:b/>
          <w:i/>
        </w:rPr>
        <w:t>„</w:t>
      </w:r>
      <w:r w:rsidRPr="00095132">
        <w:rPr>
          <w:b/>
          <w:i/>
        </w:rPr>
        <w:t>Строително</w:t>
      </w:r>
      <w:r>
        <w:rPr>
          <w:b/>
          <w:i/>
        </w:rPr>
        <w:t xml:space="preserve">-монтажни </w:t>
      </w:r>
      <w:r w:rsidRPr="00095132">
        <w:rPr>
          <w:b/>
          <w:i/>
        </w:rPr>
        <w:t>работи за обновяване на помещения на МБАЛ “Д-р Димитър Павлович” ЕООД  - гр.Свищов в съответствие с действащите медицински стандарти и техническите изисквания на предвиденото за закупуване медицинско оборудване</w:t>
      </w:r>
      <w:r>
        <w:rPr>
          <w:b/>
          <w:i/>
        </w:rPr>
        <w:t xml:space="preserve"> </w:t>
      </w:r>
      <w:r>
        <w:rPr>
          <w:color w:val="000000"/>
        </w:rPr>
        <w:t xml:space="preserve">- </w:t>
      </w:r>
      <w:r>
        <w:t xml:space="preserve"> ……………… (словом) календарни дни, </w:t>
      </w:r>
      <w:r w:rsidRPr="00C86A24">
        <w:rPr>
          <w:b/>
        </w:rPr>
        <w:t>но</w:t>
      </w:r>
      <w:r w:rsidRPr="00B00EF9">
        <w:rPr>
          <w:b/>
        </w:rPr>
        <w:t xml:space="preserve"> не по-късно от 30.06.2012 година.</w:t>
      </w:r>
    </w:p>
    <w:p w:rsidR="00E3314F" w:rsidRDefault="00E3314F" w:rsidP="00B00EF9">
      <w:pPr>
        <w:ind w:firstLine="539"/>
        <w:jc w:val="both"/>
      </w:pPr>
    </w:p>
    <w:p w:rsidR="00E3314F" w:rsidRPr="00B00EF9" w:rsidRDefault="00E3314F" w:rsidP="00B00EF9">
      <w:pPr>
        <w:ind w:firstLine="539"/>
        <w:jc w:val="both"/>
        <w:rPr>
          <w:b/>
        </w:rPr>
      </w:pPr>
      <w:r>
        <w:t>3.</w:t>
      </w:r>
      <w:r>
        <w:rPr>
          <w:lang w:val="en-US"/>
        </w:rPr>
        <w:t> </w:t>
      </w:r>
      <w:r>
        <w:t xml:space="preserve">За </w:t>
      </w:r>
      <w:r w:rsidRPr="00095132">
        <w:rPr>
          <w:color w:val="000000"/>
        </w:rPr>
        <w:t>изготвяне на документация за провеждане на открита процедура за избор на изпълнител по реда на Закона за обществените обществена поръчка с предмет</w:t>
      </w:r>
      <w:r>
        <w:t>:</w:t>
      </w:r>
      <w:r>
        <w:rPr>
          <w:lang w:val="en-US"/>
        </w:rPr>
        <w:t xml:space="preserve"> </w:t>
      </w:r>
      <w:r w:rsidRPr="00393000">
        <w:rPr>
          <w:b/>
          <w:i/>
          <w:color w:val="000000"/>
        </w:rPr>
        <w:t xml:space="preserve">„Избор на изпълнител за доставка, монтаж и пускане в действие на медицинска апаратура за нуждите на </w:t>
      </w:r>
      <w:r w:rsidRPr="00393000">
        <w:rPr>
          <w:b/>
          <w:i/>
        </w:rPr>
        <w:t>МБАЛ “Д-р Димитър Павлович” ЕООД  - гр.Свищов</w:t>
      </w:r>
      <w:r>
        <w:rPr>
          <w:color w:val="000000"/>
        </w:rPr>
        <w:t xml:space="preserve"> - </w:t>
      </w:r>
      <w:r>
        <w:t xml:space="preserve">……………… (словом) календарни дни, </w:t>
      </w:r>
      <w:r w:rsidRPr="00C86A24">
        <w:rPr>
          <w:b/>
        </w:rPr>
        <w:t>но</w:t>
      </w:r>
      <w:r w:rsidRPr="00B00EF9">
        <w:rPr>
          <w:b/>
        </w:rPr>
        <w:t xml:space="preserve"> не по-късно от 30.06.2012 година.</w:t>
      </w:r>
    </w:p>
    <w:p w:rsidR="00E3314F" w:rsidRDefault="00E3314F" w:rsidP="00B00EF9">
      <w:pPr>
        <w:ind w:firstLine="540"/>
        <w:jc w:val="both"/>
      </w:pPr>
    </w:p>
    <w:p w:rsidR="00E3314F" w:rsidRPr="00B00EF9" w:rsidRDefault="00E3314F" w:rsidP="00B00EF9">
      <w:pPr>
        <w:ind w:firstLine="540"/>
        <w:jc w:val="both"/>
        <w:rPr>
          <w:b/>
        </w:rPr>
      </w:pPr>
      <w:r>
        <w:t xml:space="preserve">4. За </w:t>
      </w:r>
      <w:r w:rsidRPr="00095132">
        <w:rPr>
          <w:color w:val="000000"/>
        </w:rPr>
        <w:t>изготвяне на документация за провеждане на открита процедура за избор на изпълнител по реда на Закона за обществените обществена поръчка с предмет</w:t>
      </w:r>
      <w:r>
        <w:t>:</w:t>
      </w:r>
      <w:r>
        <w:rPr>
          <w:lang w:val="en-US"/>
        </w:rPr>
        <w:t xml:space="preserve"> </w:t>
      </w:r>
      <w:r w:rsidRPr="00393000">
        <w:rPr>
          <w:b/>
          <w:i/>
          <w:iCs/>
        </w:rPr>
        <w:t xml:space="preserve">„Избор на изпълнител за извършване на независим финансов одит по изпълнение на дейностите и отчитане на разходите по проект </w:t>
      </w:r>
      <w:r w:rsidRPr="00393000">
        <w:rPr>
          <w:b/>
          <w:i/>
        </w:rPr>
        <w:t>„Реконструкция, обновяване и оборудване на МБАЛ „Д-</w:t>
      </w:r>
      <w:r>
        <w:rPr>
          <w:b/>
          <w:i/>
        </w:rPr>
        <w:t>р Димитър Павлович” гр. Свищов”-</w:t>
      </w:r>
      <w:r w:rsidRPr="00573C4E">
        <w:t xml:space="preserve"> </w:t>
      </w:r>
      <w:r>
        <w:t>……………… (словом) календарни дни,</w:t>
      </w:r>
      <w:r>
        <w:rPr>
          <w:b/>
          <w:i/>
        </w:rPr>
        <w:t xml:space="preserve"> </w:t>
      </w:r>
      <w:r w:rsidRPr="00C86A24">
        <w:rPr>
          <w:b/>
        </w:rPr>
        <w:t>но</w:t>
      </w:r>
      <w:r w:rsidRPr="00B00EF9">
        <w:rPr>
          <w:b/>
        </w:rPr>
        <w:t xml:space="preserve"> не по-късно от 30.06.2012 година.</w:t>
      </w:r>
    </w:p>
    <w:p w:rsidR="00E3314F" w:rsidRDefault="00E3314F" w:rsidP="00B00EF9">
      <w:pPr>
        <w:spacing w:before="120"/>
        <w:ind w:firstLine="540"/>
        <w:jc w:val="both"/>
        <w:rPr>
          <w:b/>
          <w:i/>
        </w:rPr>
      </w:pPr>
    </w:p>
    <w:p w:rsidR="00E3314F" w:rsidRDefault="00E3314F" w:rsidP="00B00EF9">
      <w:pPr>
        <w:spacing w:before="120"/>
        <w:ind w:firstLine="540"/>
        <w:jc w:val="both"/>
        <w:rPr>
          <w:b/>
          <w:i/>
        </w:rPr>
      </w:pPr>
    </w:p>
    <w:p w:rsidR="00E3314F" w:rsidRDefault="00E3314F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i/>
          <w:sz w:val="24"/>
          <w:szCs w:val="24"/>
          <w:lang w:val="en-US"/>
        </w:rPr>
      </w:pPr>
    </w:p>
    <w:p w:rsidR="00E3314F" w:rsidRPr="00F1123E" w:rsidRDefault="00E3314F" w:rsidP="00B721A4">
      <w:pPr>
        <w:pStyle w:val="BodyTextIndent3"/>
        <w:tabs>
          <w:tab w:val="left" w:pos="360"/>
        </w:tabs>
        <w:spacing w:before="120" w:after="0"/>
        <w:ind w:left="0" w:right="-51"/>
        <w:jc w:val="both"/>
        <w:rPr>
          <w:b/>
          <w:i/>
          <w:sz w:val="24"/>
          <w:szCs w:val="24"/>
          <w:lang w:val="en-US"/>
        </w:rPr>
      </w:pPr>
    </w:p>
    <w:p w:rsidR="00E3314F" w:rsidRPr="0036306B" w:rsidRDefault="00E3314F" w:rsidP="00B721A4">
      <w:pPr>
        <w:pStyle w:val="BodyText"/>
        <w:rPr>
          <w:b/>
          <w:bCs/>
        </w:rPr>
      </w:pPr>
      <w:r w:rsidRPr="0036306B">
        <w:rPr>
          <w:b/>
          <w:bCs/>
        </w:rPr>
        <w:t>Правно обвързващ подпис</w:t>
      </w:r>
      <w:r>
        <w:rPr>
          <w:b/>
          <w:bCs/>
        </w:rPr>
        <w:t xml:space="preserve"> и печат</w:t>
      </w:r>
      <w:r w:rsidRPr="0036306B">
        <w:rPr>
          <w:b/>
          <w:bCs/>
        </w:rPr>
        <w:t>:</w:t>
      </w:r>
    </w:p>
    <w:tbl>
      <w:tblPr>
        <w:tblW w:w="0" w:type="auto"/>
        <w:tblLook w:val="0000"/>
      </w:tblPr>
      <w:tblGrid>
        <w:gridCol w:w="4261"/>
        <w:gridCol w:w="4261"/>
      </w:tblGrid>
      <w:tr w:rsidR="00E3314F" w:rsidRPr="0036306B" w:rsidTr="00111DC3"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 xml:space="preserve">Дата </w:t>
            </w:r>
          </w:p>
        </w:tc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________/ _________ / ______</w:t>
            </w:r>
          </w:p>
        </w:tc>
      </w:tr>
      <w:tr w:rsidR="00E3314F" w:rsidRPr="0036306B" w:rsidTr="00111DC3"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Име и фамилия</w:t>
            </w:r>
          </w:p>
        </w:tc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__________________________</w:t>
            </w:r>
          </w:p>
        </w:tc>
      </w:tr>
      <w:tr w:rsidR="00E3314F" w:rsidRPr="0036306B" w:rsidTr="00111DC3"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Подпис на упълномощеното лице</w:t>
            </w:r>
          </w:p>
        </w:tc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__________________________</w:t>
            </w:r>
          </w:p>
        </w:tc>
      </w:tr>
      <w:tr w:rsidR="00E3314F" w:rsidRPr="0036306B" w:rsidTr="00111DC3"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 xml:space="preserve">Длъжност </w:t>
            </w:r>
          </w:p>
        </w:tc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__________________________</w:t>
            </w:r>
          </w:p>
        </w:tc>
      </w:tr>
      <w:tr w:rsidR="00E3314F" w:rsidRPr="0036306B" w:rsidTr="00111DC3"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Наименование на участника</w:t>
            </w:r>
          </w:p>
        </w:tc>
        <w:tc>
          <w:tcPr>
            <w:tcW w:w="4261" w:type="dxa"/>
          </w:tcPr>
          <w:p w:rsidR="00E3314F" w:rsidRPr="0036306B" w:rsidRDefault="00E3314F" w:rsidP="00111DC3">
            <w:pPr>
              <w:jc w:val="both"/>
            </w:pPr>
            <w:r w:rsidRPr="0036306B">
              <w:t>__________________________</w:t>
            </w:r>
          </w:p>
        </w:tc>
      </w:tr>
    </w:tbl>
    <w:p w:rsidR="00E3314F" w:rsidRPr="00B5417A" w:rsidRDefault="00E3314F">
      <w:pPr>
        <w:rPr>
          <w:lang w:val="en-US"/>
        </w:rPr>
      </w:pPr>
    </w:p>
    <w:sectPr w:rsidR="00E3314F" w:rsidRPr="00B5417A" w:rsidSect="00F81F8E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14F" w:rsidRDefault="00E3314F">
      <w:r>
        <w:separator/>
      </w:r>
    </w:p>
  </w:endnote>
  <w:endnote w:type="continuationSeparator" w:id="1">
    <w:p w:rsidR="00E3314F" w:rsidRDefault="00E33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4F" w:rsidRDefault="00E3314F" w:rsidP="00FE63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314F" w:rsidRDefault="00E3314F" w:rsidP="00951EF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4F" w:rsidRPr="00951EF8" w:rsidRDefault="00E3314F" w:rsidP="00FE63D6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 w:rsidRPr="00951EF8">
      <w:rPr>
        <w:rStyle w:val="PageNumber"/>
        <w:sz w:val="18"/>
        <w:szCs w:val="18"/>
      </w:rPr>
      <w:fldChar w:fldCharType="begin"/>
    </w:r>
    <w:r w:rsidRPr="00951EF8">
      <w:rPr>
        <w:rStyle w:val="PageNumber"/>
        <w:sz w:val="18"/>
        <w:szCs w:val="18"/>
      </w:rPr>
      <w:instrText xml:space="preserve">PAGE  </w:instrText>
    </w:r>
    <w:r w:rsidRPr="00951EF8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Pr="00951EF8">
      <w:rPr>
        <w:rStyle w:val="PageNumber"/>
        <w:sz w:val="18"/>
        <w:szCs w:val="18"/>
      </w:rPr>
      <w:fldChar w:fldCharType="end"/>
    </w:r>
  </w:p>
  <w:p w:rsidR="00E3314F" w:rsidRDefault="00E3314F" w:rsidP="00951E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14F" w:rsidRDefault="00E3314F">
      <w:r>
        <w:separator/>
      </w:r>
    </w:p>
  </w:footnote>
  <w:footnote w:type="continuationSeparator" w:id="1">
    <w:p w:rsidR="00E3314F" w:rsidRDefault="00E331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4F" w:rsidRPr="007C5B8B" w:rsidRDefault="00E3314F" w:rsidP="00EF3E79">
    <w:pPr>
      <w:tabs>
        <w:tab w:val="left" w:pos="567"/>
      </w:tabs>
      <w:jc w:val="center"/>
      <w:rPr>
        <w:b/>
        <w:i/>
        <w:caps/>
        <w:sz w:val="16"/>
        <w:szCs w:val="16"/>
      </w:rPr>
    </w:pPr>
    <w:r w:rsidRPr="009B09D2">
      <w:rPr>
        <w:i/>
        <w:iCs/>
        <w:sz w:val="16"/>
        <w:szCs w:val="16"/>
      </w:rPr>
      <w:t>Процедура на възлагане чрез</w:t>
    </w:r>
    <w:r>
      <w:rPr>
        <w:i/>
        <w:iCs/>
        <w:sz w:val="16"/>
        <w:szCs w:val="16"/>
      </w:rPr>
      <w:t xml:space="preserve"> публикуване на </w:t>
    </w:r>
    <w:r w:rsidRPr="009B09D2">
      <w:rPr>
        <w:i/>
        <w:iCs/>
        <w:sz w:val="16"/>
        <w:szCs w:val="16"/>
      </w:rPr>
      <w:t>покан</w:t>
    </w:r>
    <w:r>
      <w:rPr>
        <w:i/>
        <w:iCs/>
        <w:sz w:val="16"/>
        <w:szCs w:val="16"/>
      </w:rPr>
      <w:t>а</w:t>
    </w:r>
    <w:r w:rsidRPr="009B09D2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в Портала на обществените поръчки</w:t>
    </w:r>
    <w:r w:rsidRPr="009B09D2">
      <w:rPr>
        <w:i/>
        <w:iCs/>
        <w:sz w:val="16"/>
        <w:szCs w:val="16"/>
      </w:rPr>
      <w:t xml:space="preserve"> и събиране на оферти с предмет: </w:t>
    </w:r>
    <w:r w:rsidRPr="009B09D2">
      <w:rPr>
        <w:b/>
        <w:i/>
        <w:iCs/>
        <w:sz w:val="16"/>
        <w:szCs w:val="16"/>
      </w:rPr>
      <w:t>„</w:t>
    </w:r>
    <w:r>
      <w:rPr>
        <w:b/>
        <w:i/>
        <w:sz w:val="16"/>
        <w:szCs w:val="16"/>
      </w:rPr>
      <w:t>И</w:t>
    </w:r>
    <w:r w:rsidRPr="007C5B8B">
      <w:rPr>
        <w:b/>
        <w:i/>
        <w:sz w:val="16"/>
        <w:szCs w:val="16"/>
      </w:rPr>
      <w:t xml:space="preserve">збор на консултант за разработване на тръжни документации за възлагане на обществени поръчки по  </w:t>
    </w:r>
    <w:r>
      <w:rPr>
        <w:b/>
        <w:i/>
        <w:sz w:val="16"/>
        <w:szCs w:val="16"/>
      </w:rPr>
      <w:t>проект: „Р</w:t>
    </w:r>
    <w:r w:rsidRPr="007C5B8B">
      <w:rPr>
        <w:b/>
        <w:i/>
        <w:sz w:val="16"/>
        <w:szCs w:val="16"/>
      </w:rPr>
      <w:t>еконструкция,</w:t>
    </w:r>
    <w:r>
      <w:rPr>
        <w:b/>
        <w:i/>
        <w:sz w:val="16"/>
        <w:szCs w:val="16"/>
      </w:rPr>
      <w:t xml:space="preserve"> обновяване и оборудване на МБАЛ „Д-р Димитър Павлович” гр. С</w:t>
    </w:r>
    <w:r w:rsidRPr="007C5B8B">
      <w:rPr>
        <w:b/>
        <w:i/>
        <w:sz w:val="16"/>
        <w:szCs w:val="16"/>
      </w:rPr>
      <w:t>вищов”</w:t>
    </w:r>
    <w:r>
      <w:rPr>
        <w:b/>
        <w:i/>
        <w:sz w:val="16"/>
        <w:szCs w:val="16"/>
      </w:rPr>
      <w:t>.</w:t>
    </w:r>
  </w:p>
  <w:p w:rsidR="00E3314F" w:rsidRDefault="00E331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1A4"/>
    <w:rsid w:val="00050129"/>
    <w:rsid w:val="00056CFC"/>
    <w:rsid w:val="0008199B"/>
    <w:rsid w:val="00084320"/>
    <w:rsid w:val="00095132"/>
    <w:rsid w:val="000A4B93"/>
    <w:rsid w:val="000C5CC4"/>
    <w:rsid w:val="00104210"/>
    <w:rsid w:val="00111DC3"/>
    <w:rsid w:val="001213D3"/>
    <w:rsid w:val="0012578E"/>
    <w:rsid w:val="0018748B"/>
    <w:rsid w:val="001D318C"/>
    <w:rsid w:val="002014AE"/>
    <w:rsid w:val="00216C6D"/>
    <w:rsid w:val="00221CF3"/>
    <w:rsid w:val="00222E18"/>
    <w:rsid w:val="00223455"/>
    <w:rsid w:val="002336E8"/>
    <w:rsid w:val="00251BF1"/>
    <w:rsid w:val="00252ED2"/>
    <w:rsid w:val="00256FCC"/>
    <w:rsid w:val="00264AC3"/>
    <w:rsid w:val="0027012C"/>
    <w:rsid w:val="002B02B7"/>
    <w:rsid w:val="00326F60"/>
    <w:rsid w:val="00346B7A"/>
    <w:rsid w:val="0036306B"/>
    <w:rsid w:val="00367B1C"/>
    <w:rsid w:val="0038465E"/>
    <w:rsid w:val="00393000"/>
    <w:rsid w:val="003A2E94"/>
    <w:rsid w:val="003F12F6"/>
    <w:rsid w:val="00402A53"/>
    <w:rsid w:val="004103B9"/>
    <w:rsid w:val="00421DCF"/>
    <w:rsid w:val="00460711"/>
    <w:rsid w:val="004A2AA9"/>
    <w:rsid w:val="004A5ECA"/>
    <w:rsid w:val="004D3184"/>
    <w:rsid w:val="004D346B"/>
    <w:rsid w:val="004E4C47"/>
    <w:rsid w:val="004F6019"/>
    <w:rsid w:val="00530FE6"/>
    <w:rsid w:val="0053396A"/>
    <w:rsid w:val="005622D3"/>
    <w:rsid w:val="00570F7E"/>
    <w:rsid w:val="00573C4E"/>
    <w:rsid w:val="00577CE6"/>
    <w:rsid w:val="005F710C"/>
    <w:rsid w:val="0061575C"/>
    <w:rsid w:val="00636760"/>
    <w:rsid w:val="00684B54"/>
    <w:rsid w:val="006C4EBF"/>
    <w:rsid w:val="006E54A4"/>
    <w:rsid w:val="00733F06"/>
    <w:rsid w:val="00781E05"/>
    <w:rsid w:val="007B6E8F"/>
    <w:rsid w:val="007C5B8B"/>
    <w:rsid w:val="007C7217"/>
    <w:rsid w:val="00851684"/>
    <w:rsid w:val="00865A7E"/>
    <w:rsid w:val="008A72F1"/>
    <w:rsid w:val="008B5FCC"/>
    <w:rsid w:val="00901F34"/>
    <w:rsid w:val="009210DC"/>
    <w:rsid w:val="00936A86"/>
    <w:rsid w:val="00945CA2"/>
    <w:rsid w:val="00951EF8"/>
    <w:rsid w:val="00963099"/>
    <w:rsid w:val="00983F5D"/>
    <w:rsid w:val="009B09D2"/>
    <w:rsid w:val="009C3E6A"/>
    <w:rsid w:val="009D0EF1"/>
    <w:rsid w:val="009E4830"/>
    <w:rsid w:val="00A1137C"/>
    <w:rsid w:val="00A20094"/>
    <w:rsid w:val="00AB0D39"/>
    <w:rsid w:val="00AE33C8"/>
    <w:rsid w:val="00B00EF9"/>
    <w:rsid w:val="00B02C0B"/>
    <w:rsid w:val="00B5417A"/>
    <w:rsid w:val="00B54B67"/>
    <w:rsid w:val="00B6237B"/>
    <w:rsid w:val="00B721A4"/>
    <w:rsid w:val="00B7455F"/>
    <w:rsid w:val="00BA069E"/>
    <w:rsid w:val="00BA6041"/>
    <w:rsid w:val="00BB7474"/>
    <w:rsid w:val="00BD32CC"/>
    <w:rsid w:val="00C60461"/>
    <w:rsid w:val="00C810F3"/>
    <w:rsid w:val="00C86A24"/>
    <w:rsid w:val="00CD6FE2"/>
    <w:rsid w:val="00CF4C9B"/>
    <w:rsid w:val="00D24513"/>
    <w:rsid w:val="00DD4188"/>
    <w:rsid w:val="00DD7A93"/>
    <w:rsid w:val="00E21D19"/>
    <w:rsid w:val="00E223E4"/>
    <w:rsid w:val="00E2622A"/>
    <w:rsid w:val="00E3314F"/>
    <w:rsid w:val="00E51755"/>
    <w:rsid w:val="00E717E5"/>
    <w:rsid w:val="00E86785"/>
    <w:rsid w:val="00E91C17"/>
    <w:rsid w:val="00E96312"/>
    <w:rsid w:val="00EB7643"/>
    <w:rsid w:val="00ED7946"/>
    <w:rsid w:val="00EE0A70"/>
    <w:rsid w:val="00EE2102"/>
    <w:rsid w:val="00EF3E79"/>
    <w:rsid w:val="00F1123E"/>
    <w:rsid w:val="00F224FA"/>
    <w:rsid w:val="00F424F6"/>
    <w:rsid w:val="00F56A16"/>
    <w:rsid w:val="00F67D82"/>
    <w:rsid w:val="00F81F8E"/>
    <w:rsid w:val="00FB6392"/>
    <w:rsid w:val="00FB7282"/>
    <w:rsid w:val="00FD34A8"/>
    <w:rsid w:val="00FE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1A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721A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721A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B721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721A4"/>
    <w:rPr>
      <w:rFonts w:ascii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EF3E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1BF1"/>
    <w:rPr>
      <w:rFonts w:ascii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EF3E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1BF1"/>
    <w:rPr>
      <w:rFonts w:ascii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951E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550</Words>
  <Characters>3135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stankova</dc:creator>
  <cp:keywords/>
  <dc:description/>
  <cp:lastModifiedBy>~</cp:lastModifiedBy>
  <cp:revision>97</cp:revision>
  <cp:lastPrinted>2012-05-23T08:53:00Z</cp:lastPrinted>
  <dcterms:created xsi:type="dcterms:W3CDTF">2012-05-18T12:11:00Z</dcterms:created>
  <dcterms:modified xsi:type="dcterms:W3CDTF">2012-05-23T14:26:00Z</dcterms:modified>
</cp:coreProperties>
</file>